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365F5" w14:textId="77777777" w:rsidR="001D5F36" w:rsidRDefault="001D5F36" w:rsidP="001D5F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Christopher UDE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B0B3999" w14:textId="77777777" w:rsidR="001D5F36" w:rsidRDefault="001D5F36" w:rsidP="001D5F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Fowey, Cornwall. Merchant.</w:t>
      </w:r>
    </w:p>
    <w:p w14:paraId="78AD9B5D" w14:textId="77777777" w:rsidR="001D5F36" w:rsidRDefault="001D5F36" w:rsidP="001D5F36">
      <w:pPr>
        <w:rPr>
          <w:rFonts w:ascii="Times New Roman" w:hAnsi="Times New Roman" w:cs="Times New Roman"/>
        </w:rPr>
      </w:pPr>
    </w:p>
    <w:p w14:paraId="372E377F" w14:textId="77777777" w:rsidR="001D5F36" w:rsidRDefault="001D5F36" w:rsidP="001D5F36">
      <w:pPr>
        <w:rPr>
          <w:rFonts w:ascii="Times New Roman" w:hAnsi="Times New Roman" w:cs="Times New Roman"/>
        </w:rPr>
      </w:pPr>
    </w:p>
    <w:p w14:paraId="0313CE98" w14:textId="77777777" w:rsidR="001D5F36" w:rsidRDefault="001D5F36" w:rsidP="001D5F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Michael </w:t>
      </w:r>
      <w:proofErr w:type="spellStart"/>
      <w:r>
        <w:rPr>
          <w:rFonts w:ascii="Times New Roman" w:hAnsi="Times New Roman" w:cs="Times New Roman"/>
        </w:rPr>
        <w:t>Petyt</w:t>
      </w:r>
      <w:proofErr w:type="spellEnd"/>
      <w:r>
        <w:rPr>
          <w:rFonts w:ascii="Times New Roman" w:hAnsi="Times New Roman" w:cs="Times New Roman"/>
        </w:rPr>
        <w:t xml:space="preserve">(q.v.) brought a plaint of debt against him, </w:t>
      </w:r>
      <w:proofErr w:type="spellStart"/>
      <w:r>
        <w:rPr>
          <w:rFonts w:ascii="Times New Roman" w:hAnsi="Times New Roman" w:cs="Times New Roman"/>
        </w:rPr>
        <w:t>Odo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Taylour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29E94D53" w14:textId="77777777" w:rsidR="001D5F36" w:rsidRDefault="001D5F36" w:rsidP="001D5F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Lostwithiel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Trypkunyn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Treyovan</w:t>
      </w:r>
      <w:proofErr w:type="spellEnd"/>
      <w:r>
        <w:rPr>
          <w:rFonts w:ascii="Times New Roman" w:hAnsi="Times New Roman" w:cs="Times New Roman"/>
        </w:rPr>
        <w:t>(q.v.).</w:t>
      </w:r>
    </w:p>
    <w:p w14:paraId="76483428" w14:textId="77777777" w:rsidR="001D5F36" w:rsidRDefault="001D5F36" w:rsidP="001D5F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B05CC8E" w14:textId="77777777" w:rsidR="001D5F36" w:rsidRDefault="001D5F36" w:rsidP="001D5F36">
      <w:pPr>
        <w:rPr>
          <w:rFonts w:ascii="Times New Roman" w:hAnsi="Times New Roman" w:cs="Times New Roman"/>
        </w:rPr>
      </w:pPr>
    </w:p>
    <w:p w14:paraId="38853E53" w14:textId="77777777" w:rsidR="001D5F36" w:rsidRDefault="001D5F36" w:rsidP="001D5F36">
      <w:pPr>
        <w:rPr>
          <w:rFonts w:ascii="Times New Roman" w:hAnsi="Times New Roman" w:cs="Times New Roman"/>
        </w:rPr>
      </w:pPr>
    </w:p>
    <w:p w14:paraId="6AB4CEB7" w14:textId="77777777" w:rsidR="001D5F36" w:rsidRDefault="001D5F36" w:rsidP="001D5F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September 2018</w:t>
      </w:r>
    </w:p>
    <w:p w14:paraId="67135827" w14:textId="77777777" w:rsidR="006B2F86" w:rsidRPr="00E71FC3" w:rsidRDefault="001D5F3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3B4DF" w14:textId="77777777" w:rsidR="001D5F36" w:rsidRDefault="001D5F36" w:rsidP="00E71FC3">
      <w:r>
        <w:separator/>
      </w:r>
    </w:p>
  </w:endnote>
  <w:endnote w:type="continuationSeparator" w:id="0">
    <w:p w14:paraId="68BDC61A" w14:textId="77777777" w:rsidR="001D5F36" w:rsidRDefault="001D5F3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253C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9C13B" w14:textId="77777777" w:rsidR="001D5F36" w:rsidRDefault="001D5F36" w:rsidP="00E71FC3">
      <w:r>
        <w:separator/>
      </w:r>
    </w:p>
  </w:footnote>
  <w:footnote w:type="continuationSeparator" w:id="0">
    <w:p w14:paraId="6FD0BC8C" w14:textId="77777777" w:rsidR="001D5F36" w:rsidRDefault="001D5F3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F36"/>
    <w:rsid w:val="001A7C09"/>
    <w:rsid w:val="001D5F3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52C59"/>
  <w15:chartTrackingRefBased/>
  <w15:docId w15:val="{0BB5B827-20E7-4155-B40B-8ADC954F2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5F3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2018-10-21T21:30:00Z</dcterms:created>
  <dcterms:modified xsi:type="dcterms:W3CDTF">2018-10-21T21:31:00Z</dcterms:modified>
</cp:coreProperties>
</file>